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Earley and Woodley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Earley and Woodley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Earley and Woodley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Earley and Woodley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Earley and Woodley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Earley and Woodley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Earley and Woodley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Earley and Woodley is estimated to be </w:t>
      </w:r>
      <w:r w:rsidRPr="00773DF7">
        <w:rPr>
          <w:rFonts w:ascii="Libre Franklin Light" w:eastAsia="Times New Roman" w:hAnsi="Libre Franklin Light" w:cs="Calibri Light"/>
          <w:b/>
          <w:bCs/>
          <w:color w:val="C45911" w:themeColor="accent2" w:themeShade="BF"/>
        </w:rPr>
        <w:t xml:space="preserve">£1,810,384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Earley and Woodley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Earley and Woodley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Earley and Woodley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Earley and Woodley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rley and Wood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Earley and Woodley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rley and Wood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Earley and Woodley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Earley and Woodley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rley and Wood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Earley and Woodley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Earley and Woodley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Earley and Woodley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Earley and Woodley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Earley and Woodley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Earley and Woodley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£1,810,384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Earley and Woodley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£29,488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£609,832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£22,526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£1,092,565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£1,810,384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Earley and Woodley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Earley and Woodley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Earley and Woodley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Earley and Woodley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Earley and Woodley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Earley and Woodley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Earley and Woodley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Earley and Woodley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Earley and Woodley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Earley and Woodley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Earley and Woodley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Earley and Woodley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7787B00-7E8F-43D8-AE96-082A6162367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